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40E" w:rsidRDefault="0058440E">
      <w:pPr>
        <w:pStyle w:val="normal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Тренажер по теме «Решение линейных уравнений»</w:t>
      </w:r>
    </w:p>
    <w:p w:rsidR="0058440E" w:rsidRDefault="0058440E">
      <w:pPr>
        <w:pStyle w:val="normal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571"/>
      </w:tblGrid>
      <w:tr w:rsidR="0058440E" w:rsidTr="00BA50C7">
        <w:trPr>
          <w:cantSplit/>
          <w:tblHeader/>
        </w:trPr>
        <w:tc>
          <w:tcPr>
            <w:tcW w:w="9571" w:type="dxa"/>
            <w:shd w:val="clear" w:color="auto" w:fill="FFFFFF"/>
          </w:tcPr>
          <w:p w:rsidR="0058440E" w:rsidRPr="00D90B33" w:rsidRDefault="0058440E" w:rsidP="00BA50C7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D90B33">
              <w:rPr>
                <w:rFonts w:ascii="Times New Roman" w:hAnsi="Times New Roman" w:cs="Times New Roman"/>
                <w:sz w:val="36"/>
                <w:szCs w:val="36"/>
              </w:rPr>
              <w:t>Чтобы найти неизвестный множитель, нужно произведение разделить на известный множитель</w:t>
            </w:r>
          </w:p>
        </w:tc>
      </w:tr>
    </w:tbl>
    <w:p w:rsidR="0058440E" w:rsidRDefault="0058440E">
      <w:pPr>
        <w:pStyle w:val="normal0"/>
        <w:rPr>
          <w:rFonts w:ascii="Times New Roman" w:hAnsi="Times New Roman" w:cs="Times New Roman"/>
          <w:sz w:val="28"/>
          <w:szCs w:val="28"/>
        </w:rPr>
      </w:pPr>
    </w:p>
    <w:tbl>
      <w:tblPr>
        <w:tblW w:w="53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313"/>
      </w:tblGrid>
      <w:tr w:rsidR="0058440E" w:rsidTr="008C2A5E">
        <w:trPr>
          <w:cantSplit/>
          <w:trHeight w:val="1818"/>
          <w:tblHeader/>
          <w:jc w:val="center"/>
        </w:trPr>
        <w:tc>
          <w:tcPr>
            <w:tcW w:w="5313" w:type="dxa"/>
          </w:tcPr>
          <w:p w:rsidR="0058440E" w:rsidRPr="008C2A5E" w:rsidRDefault="0058440E" w:rsidP="00BA50C7">
            <w:pPr>
              <w:pStyle w:val="normal0"/>
              <w:spacing w:after="0" w:line="240" w:lineRule="auto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8C2A5E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Образец:</w:t>
            </w:r>
          </w:p>
          <w:p w:rsidR="0058440E" w:rsidRPr="008C2A5E" w:rsidRDefault="0058440E" w:rsidP="00BA50C7">
            <w:pPr>
              <w:pStyle w:val="normal0"/>
              <w:spacing w:after="0" w:line="240" w:lineRule="auto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8C2A5E">
              <w:rPr>
                <w:rFonts w:ascii="Times New Roman" w:hAnsi="Times New Roman" w:cs="Times New Roman"/>
                <w:b/>
                <w:i/>
                <w:color w:val="FF0000"/>
                <w:sz w:val="36"/>
                <w:szCs w:val="36"/>
              </w:rPr>
              <w:t>2</w:t>
            </w:r>
            <w:r w:rsidRPr="008C2A5E">
              <w:rPr>
                <w:rFonts w:ascii="Times New Roman" w:hAnsi="Times New Roman" w:cs="Times New Roman"/>
                <w:b/>
                <w:i/>
                <w:color w:val="0000FF"/>
                <w:sz w:val="36"/>
                <w:szCs w:val="36"/>
              </w:rPr>
              <w:t>х</w:t>
            </w:r>
            <w:r w:rsidRPr="008C2A5E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=</w:t>
            </w:r>
            <w:r w:rsidRPr="008C2A5E">
              <w:rPr>
                <w:rFonts w:ascii="Times New Roman" w:hAnsi="Times New Roman" w:cs="Times New Roman"/>
                <w:b/>
                <w:i/>
                <w:color w:val="339966"/>
                <w:sz w:val="36"/>
                <w:szCs w:val="36"/>
              </w:rPr>
              <w:t>10</w:t>
            </w:r>
          </w:p>
          <w:p w:rsidR="0058440E" w:rsidRPr="008C2A5E" w:rsidRDefault="0058440E" w:rsidP="00BA50C7">
            <w:pPr>
              <w:pStyle w:val="normal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36"/>
                <w:szCs w:val="36"/>
              </w:rPr>
              <w:t>(</w:t>
            </w:r>
            <w:r w:rsidRPr="008C2A5E">
              <w:rPr>
                <w:rFonts w:ascii="Times New Roman" w:hAnsi="Times New Roman" w:cs="Times New Roman"/>
                <w:b/>
                <w:i/>
                <w:color w:val="FF0000"/>
                <w:sz w:val="36"/>
                <w:szCs w:val="36"/>
              </w:rPr>
              <w:t>2</w:t>
            </w:r>
            <w:r w:rsidRPr="008C2A5E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 xml:space="preserve"> это первый множитель</w:t>
            </w:r>
            <w:r w:rsidRPr="008C2A5E">
              <w:rPr>
                <w:rFonts w:ascii="Times New Roman" w:hAnsi="Times New Roman" w:cs="Times New Roman"/>
                <w:b/>
                <w:i/>
                <w:color w:val="FF0000"/>
                <w:sz w:val="36"/>
                <w:szCs w:val="36"/>
              </w:rPr>
              <w:t>,</w:t>
            </w:r>
            <w:r w:rsidRPr="008C2A5E">
              <w:rPr>
                <w:rFonts w:ascii="Times New Roman" w:hAnsi="Times New Roman" w:cs="Times New Roman"/>
                <w:b/>
                <w:i/>
                <w:color w:val="0000FF"/>
                <w:sz w:val="36"/>
                <w:szCs w:val="36"/>
              </w:rPr>
              <w:t xml:space="preserve"> х</w:t>
            </w:r>
            <w: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 xml:space="preserve"> это второй множитель, </w:t>
            </w:r>
            <w:r w:rsidRPr="008C2A5E">
              <w:rPr>
                <w:rFonts w:ascii="Times New Roman" w:hAnsi="Times New Roman" w:cs="Times New Roman"/>
                <w:b/>
                <w:i/>
                <w:color w:val="339966"/>
                <w:sz w:val="36"/>
                <w:szCs w:val="36"/>
              </w:rPr>
              <w:t>10</w:t>
            </w:r>
            <w:r>
              <w:rPr>
                <w:rFonts w:ascii="Times New Roman" w:hAnsi="Times New Roman" w:cs="Times New Roman"/>
                <w:b/>
                <w:i/>
                <w:color w:val="339966"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36"/>
                <w:szCs w:val="36"/>
              </w:rPr>
              <w:t>это произведение.)</w:t>
            </w:r>
          </w:p>
          <w:p w:rsidR="0058440E" w:rsidRPr="008C2A5E" w:rsidRDefault="0058440E" w:rsidP="00BA50C7">
            <w:pPr>
              <w:pStyle w:val="normal0"/>
              <w:spacing w:after="0" w:line="240" w:lineRule="auto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8C2A5E">
              <w:rPr>
                <w:rFonts w:ascii="Times New Roman" w:hAnsi="Times New Roman" w:cs="Times New Roman"/>
                <w:b/>
                <w:i/>
                <w:color w:val="0000FF"/>
                <w:sz w:val="36"/>
                <w:szCs w:val="36"/>
              </w:rPr>
              <w:t>х</w:t>
            </w:r>
            <w:r w:rsidRPr="008C2A5E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=</w:t>
            </w:r>
            <w:r w:rsidRPr="008C2A5E">
              <w:rPr>
                <w:rFonts w:ascii="Times New Roman" w:hAnsi="Times New Roman" w:cs="Times New Roman"/>
                <w:b/>
                <w:i/>
                <w:color w:val="339966"/>
                <w:sz w:val="36"/>
                <w:szCs w:val="36"/>
              </w:rPr>
              <w:t>10</w:t>
            </w:r>
            <w:r w:rsidRPr="008C2A5E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:</w:t>
            </w:r>
            <w:r w:rsidRPr="008C2A5E">
              <w:rPr>
                <w:rFonts w:ascii="Times New Roman" w:hAnsi="Times New Roman" w:cs="Times New Roman"/>
                <w:b/>
                <w:i/>
                <w:color w:val="FF0000"/>
                <w:sz w:val="36"/>
                <w:szCs w:val="36"/>
              </w:rPr>
              <w:t>2</w:t>
            </w:r>
          </w:p>
          <w:p w:rsidR="0058440E" w:rsidRPr="00BA50C7" w:rsidRDefault="0058440E" w:rsidP="00BA50C7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2A5E">
              <w:rPr>
                <w:rFonts w:ascii="Times New Roman" w:hAnsi="Times New Roman" w:cs="Times New Roman"/>
                <w:b/>
                <w:i/>
                <w:color w:val="0000FF"/>
                <w:sz w:val="36"/>
                <w:szCs w:val="36"/>
              </w:rPr>
              <w:t>х</w:t>
            </w:r>
            <w:r w:rsidRPr="008C2A5E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=5</w:t>
            </w:r>
          </w:p>
        </w:tc>
      </w:tr>
    </w:tbl>
    <w:p w:rsidR="0058440E" w:rsidRDefault="0058440E">
      <w:pPr>
        <w:pStyle w:val="normal0"/>
        <w:rPr>
          <w:rFonts w:ascii="Times New Roman" w:hAnsi="Times New Roman" w:cs="Times New Roman"/>
          <w:sz w:val="28"/>
          <w:szCs w:val="28"/>
        </w:rPr>
      </w:pPr>
    </w:p>
    <w:p w:rsidR="0058440E" w:rsidRDefault="0058440E">
      <w:pPr>
        <w:pStyle w:val="normal0"/>
        <w:rPr>
          <w:rFonts w:ascii="Times New Roman" w:hAnsi="Times New Roman" w:cs="Times New Roman"/>
          <w:sz w:val="28"/>
          <w:szCs w:val="28"/>
        </w:rPr>
      </w:pPr>
    </w:p>
    <w:p w:rsidR="0058440E" w:rsidRDefault="0058440E">
      <w:pPr>
        <w:pStyle w:val="normal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Решите уравнение по образцу:</w:t>
      </w:r>
    </w:p>
    <w:p w:rsidR="0058440E" w:rsidRDefault="0058440E">
      <w:pPr>
        <w:pStyle w:val="normal0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5х=10</w:t>
      </w:r>
    </w:p>
    <w:p w:rsidR="0058440E" w:rsidRDefault="0058440E">
      <w:pPr>
        <w:pStyle w:val="normal0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10х=90</w:t>
      </w:r>
    </w:p>
    <w:p w:rsidR="0058440E" w:rsidRDefault="0058440E">
      <w:pPr>
        <w:pStyle w:val="normal0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13у=78</w:t>
      </w:r>
    </w:p>
    <w:p w:rsidR="0058440E" w:rsidRDefault="0058440E">
      <w:pPr>
        <w:pStyle w:val="normal0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25m=375</w:t>
      </w:r>
    </w:p>
    <w:p w:rsidR="0058440E" w:rsidRDefault="0058440E">
      <w:pPr>
        <w:pStyle w:val="normal0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2х=-12</w:t>
      </w:r>
    </w:p>
    <w:p w:rsidR="0058440E" w:rsidRDefault="0058440E" w:rsidP="00D90B33">
      <w:pPr>
        <w:pStyle w:val="normal0"/>
        <w:spacing w:after="0"/>
        <w:ind w:left="66"/>
        <w:rPr>
          <w:rFonts w:ascii="Times New Roman" w:hAnsi="Times New Roman" w:cs="Times New Roman"/>
          <w:sz w:val="28"/>
          <w:szCs w:val="28"/>
        </w:rPr>
      </w:pPr>
    </w:p>
    <w:p w:rsidR="0058440E" w:rsidRDefault="0058440E" w:rsidP="00D90B33">
      <w:pPr>
        <w:pStyle w:val="normal0"/>
        <w:spacing w:after="0"/>
        <w:ind w:left="66"/>
        <w:rPr>
          <w:rFonts w:ascii="Times New Roman" w:hAnsi="Times New Roman" w:cs="Times New Roman"/>
          <w:sz w:val="28"/>
          <w:szCs w:val="28"/>
        </w:rPr>
      </w:pPr>
    </w:p>
    <w:p w:rsidR="0058440E" w:rsidRDefault="0058440E" w:rsidP="00D90B33">
      <w:pPr>
        <w:pStyle w:val="normal0"/>
        <w:spacing w:after="0"/>
        <w:ind w:left="66"/>
        <w:rPr>
          <w:rFonts w:ascii="Times New Roman" w:hAnsi="Times New Roman" w:cs="Times New Roman"/>
          <w:sz w:val="28"/>
          <w:szCs w:val="28"/>
        </w:rPr>
      </w:pPr>
    </w:p>
    <w:p w:rsidR="0058440E" w:rsidRDefault="0058440E" w:rsidP="00D90B33">
      <w:pPr>
        <w:pStyle w:val="normal0"/>
        <w:spacing w:after="0"/>
        <w:ind w:left="66"/>
        <w:rPr>
          <w:rFonts w:ascii="Times New Roman" w:hAnsi="Times New Roman" w:cs="Times New Roman"/>
          <w:sz w:val="28"/>
          <w:szCs w:val="28"/>
        </w:rPr>
      </w:pPr>
    </w:p>
    <w:p w:rsidR="0058440E" w:rsidRDefault="0058440E" w:rsidP="00D90B33">
      <w:pPr>
        <w:pStyle w:val="normal0"/>
        <w:spacing w:after="0"/>
        <w:ind w:left="66"/>
        <w:rPr>
          <w:rFonts w:ascii="Times New Roman" w:hAnsi="Times New Roman" w:cs="Times New Roman"/>
          <w:sz w:val="28"/>
          <w:szCs w:val="28"/>
        </w:rPr>
      </w:pPr>
    </w:p>
    <w:p w:rsidR="0058440E" w:rsidRDefault="0058440E" w:rsidP="00D90B33">
      <w:pPr>
        <w:pStyle w:val="normal0"/>
        <w:spacing w:after="0"/>
        <w:ind w:left="66"/>
        <w:rPr>
          <w:rFonts w:ascii="Times New Roman" w:hAnsi="Times New Roman" w:cs="Times New Roman"/>
          <w:sz w:val="28"/>
          <w:szCs w:val="28"/>
        </w:rPr>
      </w:pPr>
    </w:p>
    <w:p w:rsidR="0058440E" w:rsidRDefault="0058440E" w:rsidP="00D90B33">
      <w:pPr>
        <w:pStyle w:val="normal0"/>
        <w:spacing w:after="0"/>
        <w:ind w:left="66"/>
        <w:rPr>
          <w:rFonts w:ascii="Times New Roman" w:hAnsi="Times New Roman" w:cs="Times New Roman"/>
          <w:sz w:val="28"/>
          <w:szCs w:val="28"/>
        </w:rPr>
      </w:pPr>
    </w:p>
    <w:p w:rsidR="0058440E" w:rsidRDefault="0058440E" w:rsidP="00D90B33">
      <w:pPr>
        <w:pStyle w:val="normal0"/>
        <w:spacing w:after="0"/>
        <w:ind w:left="66"/>
        <w:rPr>
          <w:rFonts w:ascii="Times New Roman" w:hAnsi="Times New Roman" w:cs="Times New Roman"/>
          <w:sz w:val="28"/>
          <w:szCs w:val="28"/>
        </w:rPr>
      </w:pPr>
    </w:p>
    <w:p w:rsidR="0058440E" w:rsidRDefault="0058440E" w:rsidP="00D90B33">
      <w:pPr>
        <w:pStyle w:val="normal0"/>
        <w:spacing w:after="0"/>
        <w:ind w:left="66"/>
        <w:rPr>
          <w:rFonts w:ascii="Times New Roman" w:hAnsi="Times New Roman" w:cs="Times New Roman"/>
          <w:sz w:val="28"/>
          <w:szCs w:val="28"/>
        </w:rPr>
      </w:pPr>
    </w:p>
    <w:p w:rsidR="0058440E" w:rsidRDefault="0058440E" w:rsidP="00D90B33">
      <w:pPr>
        <w:pStyle w:val="normal0"/>
        <w:spacing w:after="0"/>
        <w:ind w:left="66"/>
        <w:rPr>
          <w:rFonts w:ascii="Times New Roman" w:hAnsi="Times New Roman" w:cs="Times New Roman"/>
          <w:sz w:val="28"/>
          <w:szCs w:val="28"/>
        </w:rPr>
      </w:pPr>
    </w:p>
    <w:p w:rsidR="0058440E" w:rsidRDefault="0058440E" w:rsidP="00D90B33">
      <w:pPr>
        <w:pStyle w:val="normal0"/>
        <w:spacing w:after="0"/>
        <w:ind w:left="66"/>
        <w:rPr>
          <w:rFonts w:ascii="Times New Roman" w:hAnsi="Times New Roman" w:cs="Times New Roman"/>
          <w:sz w:val="28"/>
          <w:szCs w:val="28"/>
        </w:rPr>
      </w:pPr>
    </w:p>
    <w:p w:rsidR="0058440E" w:rsidRDefault="0058440E" w:rsidP="00D90B33">
      <w:pPr>
        <w:pStyle w:val="normal0"/>
        <w:spacing w:after="0"/>
        <w:ind w:left="66"/>
        <w:rPr>
          <w:rFonts w:ascii="Times New Roman" w:hAnsi="Times New Roman" w:cs="Times New Roman"/>
          <w:sz w:val="28"/>
          <w:szCs w:val="28"/>
        </w:rPr>
      </w:pPr>
    </w:p>
    <w:p w:rsidR="0058440E" w:rsidRDefault="0058440E" w:rsidP="00D90B33">
      <w:pPr>
        <w:pStyle w:val="normal0"/>
        <w:spacing w:after="0"/>
        <w:ind w:left="66"/>
        <w:rPr>
          <w:rFonts w:ascii="Times New Roman" w:hAnsi="Times New Roman" w:cs="Times New Roman"/>
          <w:sz w:val="28"/>
          <w:szCs w:val="28"/>
        </w:rPr>
      </w:pPr>
    </w:p>
    <w:p w:rsidR="0058440E" w:rsidRDefault="0058440E" w:rsidP="00D90B33">
      <w:pPr>
        <w:pStyle w:val="normal0"/>
        <w:spacing w:after="0"/>
        <w:ind w:left="66"/>
        <w:rPr>
          <w:rFonts w:ascii="Times New Roman" w:hAnsi="Times New Roman" w:cs="Times New Roman"/>
          <w:sz w:val="28"/>
          <w:szCs w:val="28"/>
        </w:rPr>
      </w:pPr>
    </w:p>
    <w:p w:rsidR="0058440E" w:rsidRDefault="0058440E" w:rsidP="00D90B33">
      <w:pPr>
        <w:pStyle w:val="normal0"/>
        <w:spacing w:after="0"/>
        <w:ind w:left="66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27"/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/>
      </w:tblPr>
      <w:tblGrid>
        <w:gridCol w:w="9571"/>
      </w:tblGrid>
      <w:tr w:rsidR="0058440E" w:rsidTr="005F7248">
        <w:trPr>
          <w:cantSplit/>
          <w:tblHeader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58440E" w:rsidRDefault="0058440E" w:rsidP="005F7248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D90B33">
              <w:rPr>
                <w:rFonts w:ascii="Times New Roman" w:hAnsi="Times New Roman" w:cs="Times New Roman"/>
                <w:sz w:val="36"/>
                <w:szCs w:val="36"/>
              </w:rPr>
              <w:t xml:space="preserve">Корни уравнения не изменяются, если какое-нибудь слагаемое перенести из одной части уравнения в другую, изменив при этом знак на противоположный. </w:t>
            </w:r>
          </w:p>
          <w:p w:rsidR="0058440E" w:rsidRPr="00D90B33" w:rsidRDefault="0058440E" w:rsidP="005F7248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58440E" w:rsidRDefault="0058440E">
      <w:pPr>
        <w:pStyle w:val="normal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2134" w:tblpY="282"/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068"/>
        <w:gridCol w:w="5220"/>
      </w:tblGrid>
      <w:tr w:rsidR="0058440E" w:rsidTr="00D90B33">
        <w:trPr>
          <w:cantSplit/>
          <w:trHeight w:val="1999"/>
          <w:tblHeader/>
        </w:trPr>
        <w:tc>
          <w:tcPr>
            <w:tcW w:w="4068" w:type="dxa"/>
          </w:tcPr>
          <w:p w:rsidR="0058440E" w:rsidRPr="005F7248" w:rsidRDefault="0058440E" w:rsidP="005F7248">
            <w:pPr>
              <w:pStyle w:val="normal0"/>
              <w:spacing w:after="0" w:line="240" w:lineRule="auto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5F7248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Образец:</w:t>
            </w:r>
          </w:p>
          <w:p w:rsidR="0058440E" w:rsidRDefault="0058440E" w:rsidP="005F7248">
            <w:pPr>
              <w:pStyle w:val="normal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40"/>
                <w:szCs w:val="40"/>
              </w:rPr>
            </w:pPr>
            <w:r w:rsidRPr="005F7248">
              <w:rPr>
                <w:rFonts w:ascii="Times New Roman" w:hAnsi="Times New Roman" w:cs="Times New Roman"/>
                <w:b/>
                <w:i/>
                <w:color w:val="FF0000"/>
                <w:sz w:val="40"/>
                <w:szCs w:val="40"/>
              </w:rPr>
              <w:t>х</w:t>
            </w:r>
            <w:r w:rsidRPr="00420C5C">
              <w:rPr>
                <w:rFonts w:ascii="Times New Roman" w:hAnsi="Times New Roman" w:cs="Times New Roman"/>
                <w:b/>
                <w:i/>
                <w:color w:val="339966"/>
                <w:sz w:val="40"/>
                <w:szCs w:val="40"/>
              </w:rPr>
              <w:t>+</w:t>
            </w:r>
            <w:r w:rsidRPr="005F7248">
              <w:rPr>
                <w:rFonts w:ascii="Times New Roman" w:hAnsi="Times New Roman" w:cs="Times New Roman"/>
                <w:b/>
                <w:i/>
                <w:color w:val="0000FF"/>
                <w:sz w:val="40"/>
                <w:szCs w:val="40"/>
              </w:rPr>
              <w:t>5</w:t>
            </w:r>
            <w:r w:rsidRPr="005F7248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=</w:t>
            </w:r>
            <w:r w:rsidRPr="005F7248">
              <w:rPr>
                <w:rFonts w:ascii="Times New Roman" w:hAnsi="Times New Roman" w:cs="Times New Roman"/>
                <w:b/>
                <w:i/>
                <w:color w:val="0000FF"/>
                <w:sz w:val="40"/>
                <w:szCs w:val="40"/>
              </w:rPr>
              <w:t>10</w:t>
            </w:r>
          </w:p>
          <w:p w:rsidR="0058440E" w:rsidRPr="00D90B33" w:rsidRDefault="0058440E" w:rsidP="005F7248">
            <w:pPr>
              <w:pStyle w:val="normal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D90B3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(х это неизвестное число,оно находитс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я в левой части уравнения, ничего с ним не делаем, оставляем без изменения, а вот +5 должны перенести в правую часть уравнении поменяв знак на противоположный, получаем -5, а вот 10 стоит на своем месте поэтому ничего не меняем) получаем:</w:t>
            </w:r>
          </w:p>
          <w:p w:rsidR="0058440E" w:rsidRPr="005F7248" w:rsidRDefault="0058440E" w:rsidP="005F7248">
            <w:pPr>
              <w:pStyle w:val="normal0"/>
              <w:spacing w:after="0" w:line="240" w:lineRule="auto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5F7248">
              <w:rPr>
                <w:rFonts w:ascii="Times New Roman" w:hAnsi="Times New Roman" w:cs="Times New Roman"/>
                <w:b/>
                <w:i/>
                <w:color w:val="FF0000"/>
                <w:sz w:val="40"/>
                <w:szCs w:val="40"/>
              </w:rPr>
              <w:t>х</w:t>
            </w:r>
            <w:r w:rsidRPr="005F7248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=</w:t>
            </w:r>
            <w:r w:rsidRPr="005F7248">
              <w:rPr>
                <w:rFonts w:ascii="Times New Roman" w:hAnsi="Times New Roman" w:cs="Times New Roman"/>
                <w:b/>
                <w:i/>
                <w:color w:val="0000FF"/>
                <w:sz w:val="40"/>
                <w:szCs w:val="40"/>
              </w:rPr>
              <w:t>10</w:t>
            </w:r>
            <w:r w:rsidRPr="00420C5C">
              <w:rPr>
                <w:rFonts w:ascii="Times New Roman" w:hAnsi="Times New Roman" w:cs="Times New Roman"/>
                <w:b/>
                <w:i/>
                <w:color w:val="339966"/>
                <w:sz w:val="40"/>
                <w:szCs w:val="40"/>
              </w:rPr>
              <w:t>-</w:t>
            </w:r>
            <w:r w:rsidRPr="005F7248">
              <w:rPr>
                <w:rFonts w:ascii="Times New Roman" w:hAnsi="Times New Roman" w:cs="Times New Roman"/>
                <w:b/>
                <w:i/>
                <w:color w:val="0000FF"/>
                <w:sz w:val="40"/>
                <w:szCs w:val="40"/>
              </w:rPr>
              <w:t>5</w:t>
            </w:r>
          </w:p>
          <w:p w:rsidR="0058440E" w:rsidRPr="005F7248" w:rsidRDefault="0058440E" w:rsidP="005F7248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</w:rPr>
            </w:pPr>
            <w:r w:rsidRPr="005F7248">
              <w:rPr>
                <w:rFonts w:ascii="Times New Roman" w:hAnsi="Times New Roman" w:cs="Times New Roman"/>
                <w:b/>
                <w:i/>
                <w:color w:val="FF0000"/>
                <w:sz w:val="40"/>
                <w:szCs w:val="40"/>
              </w:rPr>
              <w:t>х</w:t>
            </w:r>
            <w:r w:rsidRPr="005F7248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=</w:t>
            </w:r>
            <w:r w:rsidRPr="005F7248">
              <w:rPr>
                <w:rFonts w:ascii="Times New Roman" w:hAnsi="Times New Roman" w:cs="Times New Roman"/>
                <w:b/>
                <w:i/>
                <w:color w:val="0000FF"/>
                <w:sz w:val="40"/>
                <w:szCs w:val="40"/>
              </w:rPr>
              <w:t>5</w:t>
            </w:r>
          </w:p>
        </w:tc>
        <w:tc>
          <w:tcPr>
            <w:tcW w:w="5220" w:type="dxa"/>
          </w:tcPr>
          <w:p w:rsidR="0058440E" w:rsidRPr="005F7248" w:rsidRDefault="0058440E" w:rsidP="005F7248">
            <w:pPr>
              <w:pStyle w:val="normal0"/>
              <w:spacing w:after="0" w:line="240" w:lineRule="auto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5F7248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Образец:</w:t>
            </w:r>
          </w:p>
          <w:p w:rsidR="0058440E" w:rsidRPr="00DE015B" w:rsidRDefault="0058440E" w:rsidP="00DE015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Helvetica" w:hAnsi="Helvetica" w:cs="Helvetica"/>
                <w:color w:val="414141"/>
                <w:sz w:val="32"/>
                <w:szCs w:val="32"/>
              </w:rPr>
            </w:pPr>
            <w:r w:rsidRPr="00DE015B">
              <w:rPr>
                <w:rStyle w:val="Strong"/>
                <w:rFonts w:ascii="inherit" w:hAnsi="inherit" w:cs="Helvetica"/>
                <w:color w:val="FF0000"/>
                <w:sz w:val="32"/>
                <w:szCs w:val="32"/>
                <w:bdr w:val="none" w:sz="0" w:space="0" w:color="auto" w:frame="1"/>
              </w:rPr>
              <w:t>3х</w:t>
            </w:r>
            <w:r w:rsidRPr="00DE015B">
              <w:rPr>
                <w:rStyle w:val="Strong"/>
                <w:rFonts w:ascii="inherit" w:hAnsi="inherit" w:cs="Helvetica"/>
                <w:color w:val="414141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420C5C">
              <w:rPr>
                <w:rStyle w:val="Strong"/>
                <w:rFonts w:ascii="inherit" w:hAnsi="inherit" w:cs="Helvetica"/>
                <w:color w:val="339966"/>
                <w:sz w:val="32"/>
                <w:szCs w:val="32"/>
                <w:bdr w:val="none" w:sz="0" w:space="0" w:color="auto" w:frame="1"/>
              </w:rPr>
              <w:t>+</w:t>
            </w:r>
            <w:r w:rsidRPr="00DE015B">
              <w:rPr>
                <w:rStyle w:val="Strong"/>
                <w:rFonts w:ascii="inherit" w:hAnsi="inherit" w:cs="Helvetica"/>
                <w:color w:val="0000FF"/>
                <w:sz w:val="32"/>
                <w:szCs w:val="32"/>
                <w:bdr w:val="none" w:sz="0" w:space="0" w:color="auto" w:frame="1"/>
              </w:rPr>
              <w:t xml:space="preserve"> 2</w:t>
            </w:r>
            <w:r w:rsidRPr="00DE015B">
              <w:rPr>
                <w:rStyle w:val="Strong"/>
                <w:rFonts w:ascii="inherit" w:hAnsi="inherit" w:cs="Helvetica"/>
                <w:color w:val="414141"/>
                <w:sz w:val="32"/>
                <w:szCs w:val="32"/>
                <w:bdr w:val="none" w:sz="0" w:space="0" w:color="auto" w:frame="1"/>
              </w:rPr>
              <w:t xml:space="preserve"> =</w:t>
            </w:r>
            <w:r w:rsidRPr="00DE015B">
              <w:rPr>
                <w:rStyle w:val="Strong"/>
                <w:rFonts w:ascii="inherit" w:hAnsi="inherit" w:cs="Helvetica"/>
                <w:color w:val="0000FF"/>
                <w:sz w:val="32"/>
                <w:szCs w:val="32"/>
                <w:bdr w:val="none" w:sz="0" w:space="0" w:color="auto" w:frame="1"/>
              </w:rPr>
              <w:t>11</w:t>
            </w:r>
            <w:r w:rsidRPr="00DE015B">
              <w:rPr>
                <w:rStyle w:val="Strong"/>
                <w:rFonts w:ascii="inherit" w:hAnsi="inherit" w:cs="Helvetica"/>
                <w:color w:val="414141"/>
                <w:sz w:val="32"/>
                <w:szCs w:val="32"/>
                <w:bdr w:val="none" w:sz="0" w:space="0" w:color="auto" w:frame="1"/>
              </w:rPr>
              <w:t>.</w:t>
            </w:r>
          </w:p>
          <w:p w:rsidR="0058440E" w:rsidRDefault="0058440E" w:rsidP="00DE015B">
            <w:pPr>
              <w:pStyle w:val="NormalWeb"/>
              <w:shd w:val="clear" w:color="auto" w:fill="FFFFFF"/>
              <w:spacing w:before="240" w:beforeAutospacing="0" w:after="240" w:afterAutospacing="0"/>
              <w:jc w:val="both"/>
              <w:textAlignment w:val="baseline"/>
              <w:rPr>
                <w:b/>
                <w:i/>
                <w:color w:val="414141"/>
              </w:rPr>
            </w:pPr>
            <w:r w:rsidRPr="00DE015B">
              <w:rPr>
                <w:b/>
                <w:i/>
                <w:color w:val="000000"/>
              </w:rPr>
              <w:t>(Перенесем +2 из левой части уравнения в правую, изменив при этом знак перед 2 на противоположный)получим :</w:t>
            </w:r>
            <w:r w:rsidRPr="00DE015B">
              <w:rPr>
                <w:b/>
                <w:i/>
                <w:color w:val="414141"/>
              </w:rPr>
              <w:br/>
            </w:r>
            <w:r w:rsidRPr="00DE015B">
              <w:rPr>
                <w:b/>
                <w:i/>
                <w:color w:val="FF0000"/>
                <w:sz w:val="32"/>
                <w:szCs w:val="32"/>
              </w:rPr>
              <w:t>3х</w:t>
            </w:r>
            <w:r w:rsidRPr="00DE015B">
              <w:rPr>
                <w:b/>
                <w:i/>
                <w:color w:val="414141"/>
                <w:sz w:val="32"/>
                <w:szCs w:val="32"/>
              </w:rPr>
              <w:t xml:space="preserve"> = </w:t>
            </w:r>
            <w:r w:rsidRPr="00DE015B">
              <w:rPr>
                <w:b/>
                <w:i/>
                <w:color w:val="0000FF"/>
                <w:sz w:val="32"/>
                <w:szCs w:val="32"/>
              </w:rPr>
              <w:t xml:space="preserve">11 </w:t>
            </w:r>
            <w:r w:rsidRPr="00420C5C">
              <w:rPr>
                <w:b/>
                <w:i/>
                <w:color w:val="339966"/>
                <w:sz w:val="32"/>
                <w:szCs w:val="32"/>
              </w:rPr>
              <w:t>–</w:t>
            </w:r>
            <w:r w:rsidRPr="00DE015B">
              <w:rPr>
                <w:b/>
                <w:i/>
                <w:color w:val="0000FF"/>
                <w:sz w:val="32"/>
                <w:szCs w:val="32"/>
              </w:rPr>
              <w:t xml:space="preserve"> 2</w:t>
            </w:r>
            <w:r w:rsidRPr="00DE015B">
              <w:rPr>
                <w:b/>
                <w:i/>
                <w:color w:val="414141"/>
                <w:sz w:val="32"/>
                <w:szCs w:val="32"/>
              </w:rPr>
              <w:t>.</w:t>
            </w:r>
          </w:p>
          <w:p w:rsidR="0058440E" w:rsidRPr="00DE015B" w:rsidRDefault="0058440E" w:rsidP="00DE015B">
            <w:pPr>
              <w:pStyle w:val="NormalWeb"/>
              <w:shd w:val="clear" w:color="auto" w:fill="FFFFFF"/>
              <w:spacing w:before="240" w:beforeAutospacing="0" w:after="240" w:afterAutospacing="0"/>
              <w:textAlignment w:val="baseline"/>
              <w:rPr>
                <w:b/>
                <w:i/>
                <w:color w:val="414141"/>
              </w:rPr>
            </w:pPr>
            <w:r>
              <w:rPr>
                <w:b/>
                <w:i/>
                <w:color w:val="000000"/>
              </w:rPr>
              <w:t>Выполним вычитание:</w:t>
            </w:r>
            <w:r w:rsidRPr="00DE015B">
              <w:rPr>
                <w:b/>
                <w:i/>
                <w:color w:val="414141"/>
              </w:rPr>
              <w:br/>
            </w:r>
            <w:r w:rsidRPr="00DE015B">
              <w:rPr>
                <w:b/>
                <w:i/>
                <w:color w:val="FF0000"/>
                <w:sz w:val="32"/>
                <w:szCs w:val="32"/>
              </w:rPr>
              <w:t>3х</w:t>
            </w:r>
            <w:r w:rsidRPr="00DE015B">
              <w:rPr>
                <w:b/>
                <w:i/>
                <w:color w:val="414141"/>
                <w:sz w:val="32"/>
                <w:szCs w:val="32"/>
              </w:rPr>
              <w:t xml:space="preserve"> = </w:t>
            </w:r>
            <w:r w:rsidRPr="00DE015B">
              <w:rPr>
                <w:b/>
                <w:i/>
                <w:color w:val="0000FF"/>
                <w:sz w:val="32"/>
                <w:szCs w:val="32"/>
              </w:rPr>
              <w:t>9.</w:t>
            </w:r>
          </w:p>
          <w:p w:rsidR="0058440E" w:rsidRPr="00DE015B" w:rsidRDefault="0058440E" w:rsidP="00DE015B">
            <w:pPr>
              <w:pStyle w:val="NormalWeb"/>
              <w:shd w:val="clear" w:color="auto" w:fill="FFFFFF"/>
              <w:spacing w:before="240" w:beforeAutospacing="0" w:after="240" w:afterAutospacing="0"/>
              <w:textAlignment w:val="baseline"/>
              <w:rPr>
                <w:b/>
                <w:i/>
                <w:color w:val="414141"/>
                <w:sz w:val="32"/>
                <w:szCs w:val="32"/>
              </w:rPr>
            </w:pPr>
            <w:r w:rsidRPr="00DE015B">
              <w:rPr>
                <w:b/>
                <w:i/>
              </w:rPr>
              <w:t>Чтобы найти х надо разделить произведение на известный множитель, то есть</w:t>
            </w:r>
            <w:r w:rsidRPr="00DE015B">
              <w:rPr>
                <w:b/>
                <w:i/>
                <w:color w:val="414141"/>
              </w:rPr>
              <w:t xml:space="preserve">     </w:t>
            </w:r>
            <w:r>
              <w:rPr>
                <w:b/>
                <w:i/>
                <w:color w:val="414141"/>
              </w:rPr>
              <w:br/>
            </w:r>
            <w:r w:rsidRPr="00DE015B">
              <w:rPr>
                <w:b/>
                <w:i/>
                <w:color w:val="FF0000"/>
                <w:sz w:val="32"/>
                <w:szCs w:val="32"/>
              </w:rPr>
              <w:t>х</w:t>
            </w:r>
            <w:r w:rsidRPr="00DE015B">
              <w:rPr>
                <w:b/>
                <w:i/>
                <w:color w:val="414141"/>
                <w:sz w:val="32"/>
                <w:szCs w:val="32"/>
              </w:rPr>
              <w:t xml:space="preserve"> = </w:t>
            </w:r>
            <w:r w:rsidRPr="00DE015B">
              <w:rPr>
                <w:b/>
                <w:i/>
                <w:color w:val="0000FF"/>
                <w:sz w:val="32"/>
                <w:szCs w:val="32"/>
              </w:rPr>
              <w:t>9 : 3</w:t>
            </w:r>
          </w:p>
          <w:p w:rsidR="0058440E" w:rsidRPr="00DE015B" w:rsidRDefault="0058440E" w:rsidP="00DE015B">
            <w:pPr>
              <w:pStyle w:val="NormalWeb"/>
              <w:shd w:val="clear" w:color="auto" w:fill="FFFFFF"/>
              <w:spacing w:before="240" w:beforeAutospacing="0" w:after="240" w:afterAutospacing="0"/>
              <w:jc w:val="both"/>
              <w:textAlignment w:val="baseline"/>
              <w:rPr>
                <w:b/>
                <w:i/>
                <w:color w:val="414141"/>
                <w:sz w:val="32"/>
                <w:szCs w:val="32"/>
              </w:rPr>
            </w:pPr>
            <w:r w:rsidRPr="00DE015B">
              <w:rPr>
                <w:b/>
                <w:i/>
                <w:color w:val="FF0000"/>
                <w:sz w:val="32"/>
                <w:szCs w:val="32"/>
              </w:rPr>
              <w:t>х</w:t>
            </w:r>
            <w:r w:rsidRPr="00DE015B">
              <w:rPr>
                <w:b/>
                <w:i/>
                <w:color w:val="414141"/>
                <w:sz w:val="32"/>
                <w:szCs w:val="32"/>
              </w:rPr>
              <w:t>=</w:t>
            </w:r>
            <w:r w:rsidRPr="00DE015B">
              <w:rPr>
                <w:b/>
                <w:i/>
                <w:color w:val="0000FF"/>
                <w:sz w:val="32"/>
                <w:szCs w:val="32"/>
              </w:rPr>
              <w:t>3</w:t>
            </w:r>
          </w:p>
          <w:p w:rsidR="0058440E" w:rsidRPr="00F65185" w:rsidRDefault="0058440E" w:rsidP="005F7248">
            <w:pPr>
              <w:pStyle w:val="normal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FF"/>
                <w:sz w:val="40"/>
                <w:szCs w:val="40"/>
              </w:rPr>
            </w:pPr>
          </w:p>
        </w:tc>
      </w:tr>
    </w:tbl>
    <w:p w:rsidR="0058440E" w:rsidRDefault="0058440E" w:rsidP="00D90B33">
      <w:pPr>
        <w:pStyle w:val="normal0"/>
        <w:spacing w:after="0"/>
        <w:rPr>
          <w:rFonts w:ascii="Times New Roman" w:hAnsi="Times New Roman" w:cs="Times New Roman"/>
          <w:sz w:val="28"/>
          <w:szCs w:val="28"/>
        </w:rPr>
      </w:pPr>
    </w:p>
    <w:p w:rsidR="0058440E" w:rsidRDefault="0058440E" w:rsidP="00D90B33">
      <w:pPr>
        <w:pStyle w:val="normal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Решите уравнения по образцу:</w:t>
      </w:r>
    </w:p>
    <w:p w:rsidR="0058440E" w:rsidRDefault="0058440E">
      <w:pPr>
        <w:pStyle w:val="normal0"/>
        <w:numPr>
          <w:ilvl w:val="0"/>
          <w:numId w:val="4"/>
        </w:num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х+6=10.</w:t>
      </w:r>
    </w:p>
    <w:p w:rsidR="0058440E" w:rsidRDefault="0058440E">
      <w:pPr>
        <w:pStyle w:val="normal0"/>
        <w:numPr>
          <w:ilvl w:val="0"/>
          <w:numId w:val="4"/>
        </w:num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>+14=19,</w:t>
      </w:r>
    </w:p>
    <w:p w:rsidR="0058440E" w:rsidRDefault="0058440E">
      <w:pPr>
        <w:pStyle w:val="normal0"/>
        <w:numPr>
          <w:ilvl w:val="0"/>
          <w:numId w:val="4"/>
        </w:num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а+41=60,</w:t>
      </w:r>
    </w:p>
    <w:p w:rsidR="0058440E" w:rsidRDefault="0058440E">
      <w:pPr>
        <w:pStyle w:val="normal0"/>
        <w:numPr>
          <w:ilvl w:val="0"/>
          <w:numId w:val="4"/>
        </w:num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2х+3=13,</w:t>
      </w:r>
    </w:p>
    <w:p w:rsidR="0058440E" w:rsidRDefault="0058440E">
      <w:pPr>
        <w:pStyle w:val="normal0"/>
        <w:numPr>
          <w:ilvl w:val="0"/>
          <w:numId w:val="4"/>
        </w:num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3у+14=77,</w:t>
      </w:r>
      <w:r>
        <w:br w:type="page"/>
      </w:r>
    </w:p>
    <w:tbl>
      <w:tblPr>
        <w:tblW w:w="84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406"/>
      </w:tblGrid>
      <w:tr w:rsidR="0058440E" w:rsidTr="00420C5C">
        <w:trPr>
          <w:cantSplit/>
          <w:trHeight w:val="2653"/>
          <w:tblHeader/>
          <w:jc w:val="center"/>
        </w:trPr>
        <w:tc>
          <w:tcPr>
            <w:tcW w:w="8406" w:type="dxa"/>
          </w:tcPr>
          <w:p w:rsidR="0058440E" w:rsidRPr="00BA50C7" w:rsidRDefault="0058440E" w:rsidP="00BA50C7">
            <w:pPr>
              <w:pStyle w:val="normal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A50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Образец:</w:t>
            </w:r>
          </w:p>
          <w:p w:rsidR="0058440E" w:rsidRPr="0020258B" w:rsidRDefault="0058440E" w:rsidP="00BA50C7">
            <w:pPr>
              <w:pStyle w:val="normal0"/>
              <w:spacing w:after="0" w:line="240" w:lineRule="auto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20258B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3х+6=4х-1</w:t>
            </w:r>
          </w:p>
          <w:p w:rsidR="0058440E" w:rsidRPr="00BA50C7" w:rsidRDefault="0058440E" w:rsidP="00BA50C7">
            <w:pPr>
              <w:pStyle w:val="normal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sz w:val="24"/>
                <w:szCs w:val="24"/>
                <w:shd w:val="clear" w:color="auto" w:fill="FFFFFF"/>
              </w:rPr>
              <w:t>(</w:t>
            </w:r>
            <w:r w:rsidRPr="00A01F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Сгруппируем  в левой части члены, содержащие неизвестные, а в правой ‒ свободные члены, не забываем менять знаки, при переносе из левой части на правую и с правой части в левую!):</w:t>
            </w:r>
          </w:p>
          <w:p w:rsidR="0058440E" w:rsidRPr="00420C5C" w:rsidRDefault="0058440E" w:rsidP="00BA50C7">
            <w:pPr>
              <w:pStyle w:val="normal0"/>
              <w:spacing w:after="0" w:line="240" w:lineRule="auto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420C5C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3х</w:t>
            </w:r>
            <w:r w:rsidRPr="00420C5C">
              <w:rPr>
                <w:rFonts w:ascii="Times New Roman" w:hAnsi="Times New Roman" w:cs="Times New Roman"/>
                <w:b/>
                <w:i/>
                <w:color w:val="FF0000"/>
                <w:sz w:val="32"/>
                <w:szCs w:val="32"/>
              </w:rPr>
              <w:t>-4х</w:t>
            </w:r>
            <w:r w:rsidRPr="00420C5C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=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</w:t>
            </w:r>
            <w:r w:rsidRPr="00420C5C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-1</w:t>
            </w:r>
            <w:r w:rsidRPr="00420C5C">
              <w:rPr>
                <w:rFonts w:ascii="Times New Roman" w:hAnsi="Times New Roman" w:cs="Times New Roman"/>
                <w:b/>
                <w:i/>
                <w:color w:val="FF0000"/>
                <w:sz w:val="32"/>
                <w:szCs w:val="32"/>
              </w:rPr>
              <w:t>-6</w:t>
            </w:r>
          </w:p>
          <w:p w:rsidR="0058440E" w:rsidRDefault="0058440E" w:rsidP="00BA50C7">
            <w:pPr>
              <w:pStyle w:val="normal0"/>
              <w:spacing w:after="0" w:line="240" w:lineRule="auto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420C5C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-х=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</w:t>
            </w:r>
            <w:r w:rsidRPr="00420C5C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-7</w:t>
            </w:r>
          </w:p>
          <w:p w:rsidR="0058440E" w:rsidRPr="00420C5C" w:rsidRDefault="0058440E" w:rsidP="00BA50C7">
            <w:pPr>
              <w:pStyle w:val="normal0"/>
              <w:spacing w:after="0" w:line="240" w:lineRule="auto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(</w:t>
            </w:r>
            <w:r w:rsidRPr="00A01F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перед х стоит коэффициент -1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)</w:t>
            </w:r>
          </w:p>
          <w:p w:rsidR="0058440E" w:rsidRDefault="0058440E" w:rsidP="00BA50C7">
            <w:pPr>
              <w:pStyle w:val="normal0"/>
              <w:spacing w:after="0" w:line="240" w:lineRule="auto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420C5C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х=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-</w:t>
            </w:r>
            <w:r w:rsidRPr="00420C5C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7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:( -1)</w:t>
            </w:r>
          </w:p>
          <w:p w:rsidR="0058440E" w:rsidRPr="00BA50C7" w:rsidRDefault="0058440E" w:rsidP="00BA50C7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Х = 7</w:t>
            </w:r>
          </w:p>
        </w:tc>
      </w:tr>
    </w:tbl>
    <w:p w:rsidR="0058440E" w:rsidRDefault="0058440E">
      <w:pPr>
        <w:pStyle w:val="normal0"/>
        <w:ind w:left="360"/>
        <w:rPr>
          <w:rFonts w:ascii="Times New Roman" w:hAnsi="Times New Roman" w:cs="Times New Roman"/>
          <w:sz w:val="28"/>
          <w:szCs w:val="28"/>
        </w:rPr>
      </w:pPr>
    </w:p>
    <w:p w:rsidR="0058440E" w:rsidRDefault="0058440E">
      <w:pPr>
        <w:pStyle w:val="normal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58440E" w:rsidRDefault="0058440E">
      <w:pPr>
        <w:pStyle w:val="normal0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2х+8=6х-2, </w:t>
      </w:r>
    </w:p>
    <w:p w:rsidR="0058440E" w:rsidRDefault="0058440E">
      <w:pPr>
        <w:pStyle w:val="normal0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10у+3=2у-1, </w:t>
      </w:r>
    </w:p>
    <w:p w:rsidR="0058440E" w:rsidRDefault="0058440E">
      <w:pPr>
        <w:pStyle w:val="normal0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-4+3к=8к+5.</w:t>
      </w:r>
    </w:p>
    <w:p w:rsidR="0058440E" w:rsidRDefault="0058440E">
      <w:pPr>
        <w:pStyle w:val="normal0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9+4а=8а-9,</w:t>
      </w:r>
    </w:p>
    <w:p w:rsidR="0058440E" w:rsidRDefault="0058440E">
      <w:pPr>
        <w:pStyle w:val="normal0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3в+9=8в+2, </w:t>
      </w:r>
    </w:p>
    <w:p w:rsidR="0058440E" w:rsidRDefault="0058440E">
      <w:pPr>
        <w:pStyle w:val="normal0"/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58440E" w:rsidRDefault="0058440E">
      <w:pPr>
        <w:pStyle w:val="normal0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tbl>
      <w:tblPr>
        <w:tblW w:w="66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658"/>
      </w:tblGrid>
      <w:tr w:rsidR="0058440E" w:rsidTr="00420C5C">
        <w:trPr>
          <w:cantSplit/>
          <w:trHeight w:val="3227"/>
          <w:tblHeader/>
          <w:jc w:val="center"/>
        </w:trPr>
        <w:tc>
          <w:tcPr>
            <w:tcW w:w="6658" w:type="dxa"/>
          </w:tcPr>
          <w:p w:rsidR="0058440E" w:rsidRPr="00BA50C7" w:rsidRDefault="0058440E" w:rsidP="00BA50C7">
            <w:pPr>
              <w:pStyle w:val="normal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A50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Образец:</w:t>
            </w:r>
          </w:p>
          <w:p w:rsidR="0058440E" w:rsidRDefault="0058440E" w:rsidP="00BA50C7">
            <w:pPr>
              <w:pStyle w:val="normal0"/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420C5C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2·(х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-7)=3</w:t>
            </w:r>
          </w:p>
          <w:p w:rsidR="0058440E" w:rsidRDefault="0058440E" w:rsidP="00BA50C7">
            <w:pPr>
              <w:pStyle w:val="normal0"/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раскрываем скобки, умножаем 2 на х, потом 2 на (-7) )</w:t>
            </w:r>
          </w:p>
          <w:p w:rsidR="0058440E" w:rsidRPr="00420C5C" w:rsidRDefault="0058440E" w:rsidP="00BA50C7">
            <w:pPr>
              <w:pStyle w:val="normal0"/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Получаем:</w:t>
            </w:r>
          </w:p>
          <w:p w:rsidR="0058440E" w:rsidRDefault="0058440E" w:rsidP="00BA50C7">
            <w:pPr>
              <w:pStyle w:val="normal0"/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420C5C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2х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-14=3</w:t>
            </w:r>
          </w:p>
          <w:p w:rsidR="0058440E" w:rsidRPr="00420C5C" w:rsidRDefault="0058440E" w:rsidP="00BA50C7">
            <w:pPr>
              <w:pStyle w:val="normal0"/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(</w:t>
            </w:r>
            <w:r w:rsidRPr="00A01F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Сгруппируем  в левой части члены, содержащие неизвестные, а в правой ‒ свободные члены, не забываем менять знаки, при переносе из левой части на правую и с правой части в левую</w:t>
            </w:r>
            <w:r>
              <w:rPr>
                <w:rFonts w:ascii="Helvetica" w:hAnsi="Helvetica" w:cs="Helvetica"/>
                <w:b/>
                <w:sz w:val="24"/>
                <w:szCs w:val="24"/>
                <w:shd w:val="clear" w:color="auto" w:fill="FFFFFF"/>
              </w:rPr>
              <w:t>!)</w:t>
            </w:r>
            <w:r w:rsidRPr="0020258B">
              <w:rPr>
                <w:rFonts w:ascii="Helvetica" w:hAnsi="Helvetica" w:cs="Helvetica"/>
                <w:b/>
                <w:sz w:val="24"/>
                <w:szCs w:val="24"/>
                <w:shd w:val="clear" w:color="auto" w:fill="FFFFFF"/>
              </w:rPr>
              <w:t>:</w:t>
            </w:r>
          </w:p>
          <w:p w:rsidR="0058440E" w:rsidRPr="00420C5C" w:rsidRDefault="0058440E" w:rsidP="00BA50C7">
            <w:pPr>
              <w:pStyle w:val="normal0"/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420C5C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2х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=3+14</w:t>
            </w:r>
          </w:p>
          <w:p w:rsidR="0058440E" w:rsidRDefault="0058440E" w:rsidP="00BA50C7">
            <w:pPr>
              <w:pStyle w:val="normal0"/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420C5C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2х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=17</w:t>
            </w:r>
          </w:p>
          <w:p w:rsidR="0058440E" w:rsidRPr="00A01F0B" w:rsidRDefault="0058440E" w:rsidP="00BA50C7">
            <w:pPr>
              <w:pStyle w:val="normal0"/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находим неизвестный множитель х):</w:t>
            </w:r>
          </w:p>
          <w:p w:rsidR="0058440E" w:rsidRPr="00420C5C" w:rsidRDefault="0058440E" w:rsidP="00BA50C7">
            <w:pPr>
              <w:pStyle w:val="normal0"/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420C5C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х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=17:2</w:t>
            </w:r>
          </w:p>
          <w:p w:rsidR="0058440E" w:rsidRPr="00420C5C" w:rsidRDefault="0058440E" w:rsidP="00BA50C7">
            <w:pPr>
              <w:pStyle w:val="normal0"/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420C5C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х</w:t>
            </w: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=8,5</w:t>
            </w:r>
          </w:p>
          <w:p w:rsidR="0058440E" w:rsidRPr="00BA50C7" w:rsidRDefault="0058440E" w:rsidP="00BA50C7">
            <w:pPr>
              <w:pStyle w:val="normal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440E" w:rsidRDefault="0058440E">
      <w:pPr>
        <w:pStyle w:val="normal0"/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58440E" w:rsidRDefault="0058440E">
      <w:pPr>
        <w:pStyle w:val="normal0"/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Решить уравнение.</w:t>
      </w:r>
    </w:p>
    <w:p w:rsidR="0058440E" w:rsidRDefault="0058440E">
      <w:pPr>
        <w:pStyle w:val="normal0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5·(у-9)=-2.</w:t>
      </w:r>
    </w:p>
    <w:p w:rsidR="0058440E" w:rsidRDefault="0058440E">
      <w:pPr>
        <w:pStyle w:val="normal0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3=4·(к+2),</w:t>
      </w:r>
    </w:p>
    <w:p w:rsidR="0058440E" w:rsidRDefault="0058440E">
      <w:pPr>
        <w:pStyle w:val="normal0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5·(с+5)=-7,</w:t>
      </w:r>
    </w:p>
    <w:p w:rsidR="0058440E" w:rsidRDefault="0058440E">
      <w:pPr>
        <w:pStyle w:val="normal0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7·(а-1)=3а.</w:t>
      </w:r>
    </w:p>
    <w:p w:rsidR="0058440E" w:rsidRDefault="0058440E">
      <w:pPr>
        <w:pStyle w:val="normal0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7·(-3+2х)=-6х-1,</w:t>
      </w:r>
    </w:p>
    <w:p w:rsidR="0058440E" w:rsidRDefault="0058440E">
      <w:pPr>
        <w:pStyle w:val="normal0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58440E" w:rsidRDefault="0058440E">
      <w:pPr>
        <w:pStyle w:val="normal0"/>
        <w:rPr>
          <w:rFonts w:ascii="Times New Roman" w:hAnsi="Times New Roman" w:cs="Times New Roman"/>
          <w:sz w:val="28"/>
          <w:szCs w:val="28"/>
        </w:rPr>
      </w:pPr>
    </w:p>
    <w:p w:rsidR="0058440E" w:rsidRDefault="0058440E" w:rsidP="00A01F0B">
      <w:pPr>
        <w:pStyle w:val="normal0"/>
        <w:spacing w:after="0"/>
        <w:rPr>
          <w:rFonts w:ascii="Times New Roman" w:hAnsi="Times New Roman" w:cs="Times New Roman"/>
          <w:sz w:val="28"/>
          <w:szCs w:val="28"/>
        </w:rPr>
      </w:pPr>
    </w:p>
    <w:p w:rsidR="0058440E" w:rsidRDefault="0058440E">
      <w:pPr>
        <w:pStyle w:val="normal0"/>
        <w:rPr>
          <w:rFonts w:ascii="Times New Roman" w:hAnsi="Times New Roman" w:cs="Times New Roman"/>
          <w:color w:val="000000"/>
          <w:sz w:val="28"/>
          <w:szCs w:val="28"/>
        </w:rPr>
      </w:pPr>
    </w:p>
    <w:p w:rsidR="0058440E" w:rsidRDefault="0058440E">
      <w:pPr>
        <w:pStyle w:val="normal0"/>
      </w:pPr>
    </w:p>
    <w:sectPr w:rsidR="0058440E" w:rsidSect="005D0D11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927BD"/>
    <w:multiLevelType w:val="multilevel"/>
    <w:tmpl w:val="FFFFFFFF"/>
    <w:lvl w:ilvl="0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67E07A6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415D7F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211F7E"/>
    <w:multiLevelType w:val="multilevel"/>
    <w:tmpl w:val="FFFFFFFF"/>
    <w:lvl w:ilvl="0">
      <w:start w:val="1"/>
      <w:numFmt w:val="decimal"/>
      <w:lvlText w:val="%1)"/>
      <w:lvlJc w:val="left"/>
      <w:pPr>
        <w:ind w:left="130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02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4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6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8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90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2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4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65" w:hanging="180"/>
      </w:pPr>
      <w:rPr>
        <w:rFonts w:cs="Times New Roman"/>
      </w:rPr>
    </w:lvl>
  </w:abstractNum>
  <w:abstractNum w:abstractNumId="4">
    <w:nsid w:val="4BDD2A65"/>
    <w:multiLevelType w:val="multilevel"/>
    <w:tmpl w:val="FFFFFFFF"/>
    <w:lvl w:ilvl="0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0D11"/>
    <w:rsid w:val="0020258B"/>
    <w:rsid w:val="00420C5C"/>
    <w:rsid w:val="0058440E"/>
    <w:rsid w:val="005D0D11"/>
    <w:rsid w:val="005F7248"/>
    <w:rsid w:val="00873218"/>
    <w:rsid w:val="008C2A5E"/>
    <w:rsid w:val="00A01F0B"/>
    <w:rsid w:val="00BA50C7"/>
    <w:rsid w:val="00D90B33"/>
    <w:rsid w:val="00DE015B"/>
    <w:rsid w:val="00F65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Heading1">
    <w:name w:val="heading 1"/>
    <w:basedOn w:val="normal0"/>
    <w:next w:val="normal0"/>
    <w:link w:val="Heading1Char"/>
    <w:uiPriority w:val="99"/>
    <w:qFormat/>
    <w:rsid w:val="005D0D1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link w:val="Heading2Char"/>
    <w:uiPriority w:val="99"/>
    <w:qFormat/>
    <w:rsid w:val="005D0D1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link w:val="Heading3Char"/>
    <w:uiPriority w:val="99"/>
    <w:qFormat/>
    <w:rsid w:val="005D0D1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link w:val="Heading4Char"/>
    <w:uiPriority w:val="99"/>
    <w:qFormat/>
    <w:rsid w:val="005D0D1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link w:val="Heading5Char"/>
    <w:uiPriority w:val="99"/>
    <w:qFormat/>
    <w:rsid w:val="005D0D11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link w:val="Heading6Char"/>
    <w:uiPriority w:val="99"/>
    <w:qFormat/>
    <w:rsid w:val="005D0D1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3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3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353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353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353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3539"/>
    <w:rPr>
      <w:rFonts w:asciiTheme="minorHAnsi" w:eastAsiaTheme="minorEastAsia" w:hAnsiTheme="minorHAnsi" w:cstheme="minorBidi"/>
      <w:b/>
      <w:bCs/>
    </w:rPr>
  </w:style>
  <w:style w:type="paragraph" w:customStyle="1" w:styleId="normal0">
    <w:name w:val="normal"/>
    <w:uiPriority w:val="99"/>
    <w:rsid w:val="005D0D11"/>
    <w:pPr>
      <w:spacing w:after="200" w:line="276" w:lineRule="auto"/>
    </w:pPr>
  </w:style>
  <w:style w:type="paragraph" w:styleId="Title">
    <w:name w:val="Title"/>
    <w:basedOn w:val="normal0"/>
    <w:next w:val="normal0"/>
    <w:link w:val="TitleChar"/>
    <w:uiPriority w:val="99"/>
    <w:qFormat/>
    <w:rsid w:val="005D0D11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30353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0"/>
    <w:next w:val="normal0"/>
    <w:link w:val="SubtitleChar"/>
    <w:uiPriority w:val="99"/>
    <w:qFormat/>
    <w:rsid w:val="005D0D11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303539"/>
    <w:rPr>
      <w:rFonts w:asciiTheme="majorHAnsi" w:eastAsiaTheme="majorEastAsia" w:hAnsiTheme="majorHAnsi" w:cstheme="majorBidi"/>
      <w:sz w:val="24"/>
      <w:szCs w:val="24"/>
    </w:rPr>
  </w:style>
  <w:style w:type="table" w:customStyle="1" w:styleId="a">
    <w:name w:val="Стиль"/>
    <w:uiPriority w:val="99"/>
    <w:rsid w:val="005D0D11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тиль6"/>
    <w:uiPriority w:val="99"/>
    <w:rsid w:val="005D0D11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тиль5"/>
    <w:uiPriority w:val="99"/>
    <w:rsid w:val="005D0D11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тиль4"/>
    <w:uiPriority w:val="99"/>
    <w:rsid w:val="005D0D11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тиль3"/>
    <w:uiPriority w:val="99"/>
    <w:rsid w:val="005D0D11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тиль2"/>
    <w:uiPriority w:val="99"/>
    <w:rsid w:val="005D0D11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тиль1"/>
    <w:uiPriority w:val="99"/>
    <w:rsid w:val="005D0D11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DE015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DE015B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64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5</Pages>
  <Words>282</Words>
  <Characters>1611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Тренажер по теме «Решение линейных уравнений»</dc:title>
  <dc:subject/>
  <dc:creator/>
  <cp:keywords/>
  <dc:description/>
  <cp:lastModifiedBy>Zhiharyata</cp:lastModifiedBy>
  <cp:revision>3</cp:revision>
  <dcterms:created xsi:type="dcterms:W3CDTF">2021-11-03T12:18:00Z</dcterms:created>
  <dcterms:modified xsi:type="dcterms:W3CDTF">2021-11-03T12:40:00Z</dcterms:modified>
</cp:coreProperties>
</file>