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27" w:rsidRPr="00384873" w:rsidRDefault="00593027" w:rsidP="00595F9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Конспект нсценировки</w:t>
      </w:r>
      <w:r w:rsidRPr="00384873">
        <w:rPr>
          <w:rFonts w:ascii="Times New Roman" w:hAnsi="Times New Roman" w:cs="Times New Roman"/>
          <w:b/>
          <w:sz w:val="24"/>
          <w:szCs w:val="24"/>
        </w:rPr>
        <w:t xml:space="preserve"> сказки « Теремок »</w:t>
      </w:r>
    </w:p>
    <w:p w:rsidR="00593027" w:rsidRPr="00384873" w:rsidRDefault="00593027" w:rsidP="00EC3CA8">
      <w:pPr>
        <w:rPr>
          <w:rFonts w:ascii="Times New Roman" w:hAnsi="Times New Roman" w:cs="Times New Roman"/>
          <w:b/>
          <w:sz w:val="24"/>
          <w:szCs w:val="24"/>
        </w:rPr>
      </w:pPr>
      <w:r w:rsidRPr="0038487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в подготовительной группе</w:t>
      </w:r>
    </w:p>
    <w:p w:rsidR="00593027" w:rsidRPr="00EB0E7D" w:rsidRDefault="00593027" w:rsidP="00EC3CA8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93027" w:rsidRPr="00EC3CA8" w:rsidRDefault="00593027" w:rsidP="00EC3CA8">
      <w:pPr>
        <w:spacing w:after="0"/>
        <w:rPr>
          <w:rFonts w:ascii="Times New Roman" w:hAnsi="Times New Roman"/>
          <w:b/>
          <w:sz w:val="24"/>
          <w:szCs w:val="24"/>
        </w:rPr>
      </w:pPr>
      <w:r w:rsidRPr="00EC3CA8">
        <w:rPr>
          <w:rFonts w:ascii="Times New Roman" w:hAnsi="Times New Roman"/>
          <w:b/>
          <w:sz w:val="24"/>
          <w:szCs w:val="24"/>
        </w:rPr>
        <w:t>Программные задачи:</w:t>
      </w:r>
    </w:p>
    <w:p w:rsidR="00593027" w:rsidRPr="00EC3CA8" w:rsidRDefault="00593027" w:rsidP="00EC3CA8">
      <w:pPr>
        <w:spacing w:after="0"/>
        <w:rPr>
          <w:rFonts w:ascii="Times New Roman" w:hAnsi="Times New Roman"/>
          <w:b/>
          <w:sz w:val="24"/>
          <w:szCs w:val="24"/>
        </w:rPr>
      </w:pPr>
      <w:r w:rsidRPr="00EC3CA8">
        <w:rPr>
          <w:rFonts w:ascii="Times New Roman" w:hAnsi="Times New Roman"/>
          <w:b/>
          <w:sz w:val="24"/>
          <w:szCs w:val="24"/>
        </w:rPr>
        <w:t xml:space="preserve">Образовательные: 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-учить детей играть в коллективе, отличать добро от зла; -закреплять умение вести разговор четко, ритмично, договаривая окончания слов;</w:t>
      </w:r>
    </w:p>
    <w:p w:rsidR="00593027" w:rsidRPr="00EC3CA8" w:rsidRDefault="00593027" w:rsidP="00EC3CA8">
      <w:pPr>
        <w:spacing w:after="0"/>
        <w:rPr>
          <w:rFonts w:ascii="Times New Roman" w:hAnsi="Times New Roman"/>
          <w:b/>
          <w:sz w:val="24"/>
          <w:szCs w:val="24"/>
        </w:rPr>
      </w:pPr>
      <w:r w:rsidRPr="00EC3CA8">
        <w:rPr>
          <w:rFonts w:ascii="Times New Roman" w:hAnsi="Times New Roman"/>
          <w:b/>
          <w:sz w:val="24"/>
          <w:szCs w:val="24"/>
        </w:rPr>
        <w:t>Развивающие: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-развивать наблюдательность и умение подражать движениям зверей;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-развивать эмоциональную сферу детей и приобщать их к азам театрализованной деятельности;</w:t>
      </w:r>
    </w:p>
    <w:p w:rsidR="00593027" w:rsidRPr="00EC3CA8" w:rsidRDefault="00593027" w:rsidP="00EC3CA8">
      <w:pPr>
        <w:spacing w:after="0"/>
        <w:rPr>
          <w:rFonts w:ascii="Times New Roman" w:hAnsi="Times New Roman"/>
          <w:b/>
          <w:sz w:val="24"/>
          <w:szCs w:val="24"/>
        </w:rPr>
      </w:pPr>
      <w:r w:rsidRPr="00EC3CA8">
        <w:rPr>
          <w:rFonts w:ascii="Times New Roman" w:hAnsi="Times New Roman"/>
          <w:b/>
          <w:sz w:val="24"/>
          <w:szCs w:val="24"/>
        </w:rPr>
        <w:t>Воспитательные: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-воспитывать выразительность речи и умения изменять тембр голоса, с помощью которого выражать настроение героев;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-воспитывать чувство товарищества.</w:t>
      </w:r>
    </w:p>
    <w:p w:rsidR="00593027" w:rsidRPr="00EC3CA8" w:rsidRDefault="00593027" w:rsidP="00EC3CA8">
      <w:pPr>
        <w:spacing w:after="0"/>
        <w:rPr>
          <w:rFonts w:ascii="Times New Roman" w:hAnsi="Times New Roman"/>
          <w:b/>
          <w:sz w:val="24"/>
          <w:szCs w:val="24"/>
        </w:rPr>
      </w:pPr>
      <w:r w:rsidRPr="00EC3CA8">
        <w:rPr>
          <w:rFonts w:ascii="Times New Roman" w:hAnsi="Times New Roman"/>
          <w:b/>
          <w:sz w:val="24"/>
          <w:szCs w:val="24"/>
        </w:rPr>
        <w:t>Виды деятельности: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-игровая;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-коммуникативная;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-музыкальная;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-двигательная.</w:t>
      </w:r>
    </w:p>
    <w:p w:rsidR="00593027" w:rsidRPr="00EC3CA8" w:rsidRDefault="00593027" w:rsidP="00EC3CA8">
      <w:pPr>
        <w:spacing w:after="0"/>
        <w:rPr>
          <w:rFonts w:ascii="Times New Roman" w:hAnsi="Times New Roman"/>
          <w:b/>
          <w:sz w:val="24"/>
          <w:szCs w:val="24"/>
        </w:rPr>
      </w:pPr>
      <w:r w:rsidRPr="00EC3CA8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-умение играть в коллективе;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-четко подражать движениям зверей;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-чувствовать свободно и раскованно во время театрализации.</w:t>
      </w:r>
    </w:p>
    <w:p w:rsidR="00593027" w:rsidRPr="00EC3CA8" w:rsidRDefault="00593027" w:rsidP="00EC3CA8">
      <w:pPr>
        <w:spacing w:after="0"/>
        <w:rPr>
          <w:rFonts w:ascii="Times New Roman" w:hAnsi="Times New Roman"/>
          <w:b/>
          <w:sz w:val="24"/>
          <w:szCs w:val="24"/>
        </w:rPr>
      </w:pPr>
      <w:r w:rsidRPr="00EC3CA8">
        <w:rPr>
          <w:rFonts w:ascii="Times New Roman" w:hAnsi="Times New Roman"/>
          <w:b/>
          <w:sz w:val="24"/>
          <w:szCs w:val="24"/>
        </w:rPr>
        <w:t>Действующие лица: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-воспитатель в роли сказочницы;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 xml:space="preserve">-Мышка-норушка; 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 xml:space="preserve">-Лягушка-Квакушка; 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-Зайчишка-Шалунишка;</w:t>
      </w:r>
      <w:r w:rsidRPr="00EC3CA8">
        <w:rPr>
          <w:rFonts w:ascii="Times New Roman" w:hAnsi="Times New Roman"/>
          <w:sz w:val="24"/>
          <w:szCs w:val="24"/>
        </w:rPr>
        <w:tab/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-Петушок;</w:t>
      </w:r>
      <w:r w:rsidRPr="00EC3CA8">
        <w:rPr>
          <w:rFonts w:ascii="Times New Roman" w:hAnsi="Times New Roman"/>
          <w:sz w:val="24"/>
          <w:szCs w:val="24"/>
        </w:rPr>
        <w:tab/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>-Лиса;</w:t>
      </w:r>
    </w:p>
    <w:p w:rsidR="00593027" w:rsidRPr="00EC3CA8" w:rsidRDefault="00593027" w:rsidP="00EC3CA8">
      <w:pPr>
        <w:spacing w:after="0"/>
        <w:rPr>
          <w:rFonts w:ascii="Times New Roman" w:hAnsi="Times New Roman"/>
          <w:sz w:val="24"/>
          <w:szCs w:val="24"/>
        </w:rPr>
      </w:pPr>
      <w:r w:rsidRPr="00EC3CA8">
        <w:rPr>
          <w:rFonts w:ascii="Times New Roman" w:hAnsi="Times New Roman"/>
          <w:sz w:val="24"/>
          <w:szCs w:val="24"/>
        </w:rPr>
        <w:t xml:space="preserve">-Волк; </w:t>
      </w:r>
    </w:p>
    <w:p w:rsidR="00593027" w:rsidRPr="00EC3CA8" w:rsidRDefault="00593027" w:rsidP="00EC3CA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Сказочница: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За лесочком, на опушке,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Чья-то спряталась избушка.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Не избушка, теремок,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Он не низок, не высок.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Терем, терем, покажись,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Покружись, остановись,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 лесу задом, к нам лицом, 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И окошком и крыльцом.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вот и теремок.</w:t>
      </w:r>
      <w:r w:rsidRPr="00EC3CA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593027" w:rsidRPr="00EC3CA8" w:rsidRDefault="00593027" w:rsidP="00E07093">
      <w:pPr>
        <w:pStyle w:val="NoSpacing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Послушайте, кто же это бежит по лесной тропинке?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Мышка: 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– маленькая мышка,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по лесу бегу,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Ищу себе домишко,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Никак не нахожу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Что за чудо – теремок?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Он не низок, не высок,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Кто же в тереме живёт, стучит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Никто не отвечает!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 теремочек я зайду,</w:t>
      </w:r>
    </w:p>
    <w:p w:rsidR="00593027" w:rsidRPr="00EC3CA8" w:rsidRDefault="00593027" w:rsidP="00E07093">
      <w:pPr>
        <w:pStyle w:val="NoSpacing"/>
        <w:tabs>
          <w:tab w:val="left" w:pos="1134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И порядок наведу,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Сказочница: 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Стала Мышка в доме жить,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Стала домик сторожить,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Вдруг от озера, по травке,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Шлёпают босые лапки.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Лягушка: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Что за чудо теремок?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Он не низок, не высок!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Кто же в тереме сидит,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И в окошечко глядит?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i/>
          <w:iCs/>
          <w:sz w:val="24"/>
          <w:szCs w:val="24"/>
        </w:rPr>
        <w:t>(стучится в теремок)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Мышка:</w:t>
      </w:r>
      <w:r w:rsidRPr="00EC3CA8">
        <w:rPr>
          <w:rFonts w:ascii="Times New Roman" w:hAnsi="Times New Roman" w:cs="Times New Roman"/>
          <w:sz w:val="24"/>
          <w:szCs w:val="24"/>
        </w:rPr>
        <w:t> Кто там?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Лягушка: 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– зелёная лягушка.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Мышка и Лягушка:</w:t>
      </w:r>
      <w:r w:rsidRPr="00EC3C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EC3CA8">
        <w:rPr>
          <w:rFonts w:ascii="Times New Roman" w:hAnsi="Times New Roman" w:cs="Times New Roman"/>
          <w:i/>
          <w:iCs/>
          <w:sz w:val="24"/>
          <w:szCs w:val="24"/>
        </w:rPr>
        <w:t>встали около лавочек)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Будем вместе дружно жить,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И комариков ловить!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Сказочница: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Вдруг из леса на полянку,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Прибежал ушастый зайка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Зайка: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На полянке теремок,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Он не низок, не высок,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Из трубы идёт дымок,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 дверь тихонько постучу,</w:t>
      </w:r>
    </w:p>
    <w:p w:rsidR="00593027" w:rsidRPr="00EC3CA8" w:rsidRDefault="00593027" w:rsidP="00E07093">
      <w:pPr>
        <w:pStyle w:val="NoSpacing"/>
        <w:ind w:left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 xml:space="preserve">И хозяев позову. </w:t>
      </w:r>
      <w:r w:rsidRPr="00EC3CA8">
        <w:rPr>
          <w:rFonts w:ascii="Times New Roman" w:hAnsi="Times New Roman" w:cs="Times New Roman"/>
          <w:i/>
          <w:iCs/>
          <w:sz w:val="24"/>
          <w:szCs w:val="24"/>
        </w:rPr>
        <w:t>(стучит в теремок)</w:t>
      </w:r>
      <w:r w:rsidRPr="00EC3CA8">
        <w:rPr>
          <w:rFonts w:ascii="Times New Roman" w:hAnsi="Times New Roman" w:cs="Times New Roman"/>
          <w:sz w:val="24"/>
          <w:szCs w:val="24"/>
        </w:rPr>
        <w:t xml:space="preserve"> Тук – тук – тук, кто в теремочке живёт?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Мышка: 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– мышка – норушка!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Лягушка: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– зелёная лягушка!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Заяц: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я зайка ушастый!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Мышка: 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что ты умеешь делать?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Заяц: 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 xml:space="preserve">Песенку петь, на барабане играть  </w:t>
      </w:r>
      <w:r w:rsidRPr="00EC3CA8">
        <w:rPr>
          <w:rFonts w:ascii="Times New Roman" w:hAnsi="Times New Roman" w:cs="Times New Roman"/>
          <w:i/>
          <w:iCs/>
          <w:sz w:val="24"/>
          <w:szCs w:val="24"/>
        </w:rPr>
        <w:t>(зайчик поёт песенку).</w:t>
      </w:r>
      <w:r w:rsidRPr="00EC3CA8">
        <w:rPr>
          <w:rFonts w:ascii="Times New Roman" w:hAnsi="Times New Roman" w:cs="Times New Roman"/>
          <w:sz w:val="24"/>
          <w:szCs w:val="24"/>
        </w:rPr>
        <w:t> 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Сказочница: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Веселее стало в доме, 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Стали жить они втроём,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Вдруг из леса выбегает,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Кто-то с красным гребешком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Петух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Кто, кто в теремочке живет?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Кто, кто в невысоком живет?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 Мышка: 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– мышка – норушка!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Лягушка: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– зелёная лягушка!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Заяц: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я зайка ушастый!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Мышка: 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что ты умеешь делать?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Петух: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На дудочке играть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Сказочница: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Так и зажили вчетвером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Теперь веселья полон дом!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Ведь каждый вечер у окошка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Петух играет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Танцуют Мышка и Лягушка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Зайка хлопает подружкам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Вдруг из леса выбегает,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Кто-то с рыженьким хвостом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Лисичка:</w:t>
      </w:r>
    </w:p>
    <w:p w:rsidR="00593027" w:rsidRPr="00EC3CA8" w:rsidRDefault="00593027" w:rsidP="00E07093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- лисичка, я – сестричка,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Мышка: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– мышка Норушка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Лягушка: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– лягушка – квакушка,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Зайчик: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я – зайчик побегайчик.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Звери: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что ты умеешь делать?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Лиса: 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на ложечках играю,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На концертах выступаю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Сказочница: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Стоит в поле теремок, теремок,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Он не низок, не высок, не высок.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Вот по полю, полю Волчок бежит,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У дверей остановился и стучит. 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Волк: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Кто, кто в теремочке живет?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Кто, кто в невысоком живет? 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Мышка:</w:t>
      </w:r>
      <w:r w:rsidRPr="00EC3CA8">
        <w:rPr>
          <w:rFonts w:ascii="Times New Roman" w:hAnsi="Times New Roman" w:cs="Times New Roman"/>
          <w:sz w:val="24"/>
          <w:szCs w:val="24"/>
        </w:rPr>
        <w:t xml:space="preserve"> (Из окна выглядывает Мышка).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Мышка-норушка.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Лягушка:</w:t>
      </w:r>
      <w:r w:rsidRPr="00EC3CA8">
        <w:rPr>
          <w:rFonts w:ascii="Times New Roman" w:hAnsi="Times New Roman" w:cs="Times New Roman"/>
          <w:sz w:val="24"/>
          <w:szCs w:val="24"/>
        </w:rPr>
        <w:t xml:space="preserve"> (Из окна выглядывает Лягушка).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Лягушка-квакушка.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Заяц:</w:t>
      </w:r>
      <w:r w:rsidRPr="00EC3CA8">
        <w:rPr>
          <w:rFonts w:ascii="Times New Roman" w:hAnsi="Times New Roman" w:cs="Times New Roman"/>
          <w:sz w:val="24"/>
          <w:szCs w:val="24"/>
        </w:rPr>
        <w:t xml:space="preserve"> (Из окна выглядывает Заяц).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Зайчик-побегайчик.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Лиса:</w:t>
      </w:r>
      <w:r w:rsidRPr="00EC3CA8">
        <w:rPr>
          <w:rFonts w:ascii="Times New Roman" w:hAnsi="Times New Roman" w:cs="Times New Roman"/>
          <w:sz w:val="24"/>
          <w:szCs w:val="24"/>
        </w:rPr>
        <w:t xml:space="preserve"> (Из окна выглядывает Лиса).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Лиса – всему лесу краса.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Все</w:t>
      </w:r>
      <w:r w:rsidRPr="00EC3CA8">
        <w:rPr>
          <w:rFonts w:ascii="Times New Roman" w:hAnsi="Times New Roman" w:cs="Times New Roman"/>
          <w:sz w:val="24"/>
          <w:szCs w:val="24"/>
        </w:rPr>
        <w:t xml:space="preserve"> (вместе):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ты кто?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Волк: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Волчок-серый бочок.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Зайчик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Ладно, Серый, заходи,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Только не кусайся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Сразу выгоним, учти,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Коль обидишь Зайца!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Сказочница: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Тесновато вшестером.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Так случилось: в теремочке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Нет пустого уголочка.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 тесноте, да не в обиде 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Все живут, беды не видя.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Сказочница: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Стоит в поле теремок, теремок,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Он не низок, не высок, не высок.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Вот по полю, полю Мишка бежит,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У дверей остановился и стучит.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Медведь: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Кто, кто в теремочке живет?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 xml:space="preserve">Кто, кто в невысоком живет? 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Мышка:</w:t>
      </w:r>
      <w:r w:rsidRPr="00EC3CA8">
        <w:rPr>
          <w:rFonts w:ascii="Times New Roman" w:hAnsi="Times New Roman" w:cs="Times New Roman"/>
          <w:sz w:val="24"/>
          <w:szCs w:val="24"/>
        </w:rPr>
        <w:t xml:space="preserve"> (Из окна выглядывает Мышка).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Мышка-норушка.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Лягушка:</w:t>
      </w:r>
      <w:r w:rsidRPr="00EC3CA8">
        <w:rPr>
          <w:rFonts w:ascii="Times New Roman" w:hAnsi="Times New Roman" w:cs="Times New Roman"/>
          <w:sz w:val="24"/>
          <w:szCs w:val="24"/>
        </w:rPr>
        <w:t xml:space="preserve"> (Из окна выглядывает Лягушка).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Лягушка-квакушка. (Из окна выглядывает Заяц).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Заяц: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Зайчик-побегайчик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Лиса:</w:t>
      </w:r>
      <w:r w:rsidRPr="00EC3CA8">
        <w:rPr>
          <w:rFonts w:ascii="Times New Roman" w:hAnsi="Times New Roman" w:cs="Times New Roman"/>
          <w:sz w:val="24"/>
          <w:szCs w:val="24"/>
        </w:rPr>
        <w:t xml:space="preserve"> (Из окна выглядывает Лиса).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Я Лиса – всему лесу краса.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</w:rPr>
        <w:t>Медведь: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А я – из лесу медведь,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Буду с вами песни петь.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Меду дам я вам, друзья, 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Если впустите меня.</w:t>
      </w:r>
    </w:p>
    <w:p w:rsidR="00593027" w:rsidRPr="00EC3CA8" w:rsidRDefault="00593027" w:rsidP="00E07093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EC3CA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Сказочница: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C3CA8">
        <w:rPr>
          <w:rFonts w:ascii="Times New Roman" w:hAnsi="Times New Roman" w:cs="Times New Roman"/>
          <w:sz w:val="24"/>
          <w:szCs w:val="24"/>
        </w:rPr>
        <w:t>Вот так терем – теремок!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Он не низок, не высок!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Много в нём живёт зверей.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Вместе жить им веселей!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Все зверята подружились.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Вот как в сказке получилось.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Дружба сказке помогла.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С дружбой спорятся дела.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Всем советуем дружить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Ссориться не смейте!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Без друзей нам не прожить на свете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Ни за что, ни за что, ни за что на свете!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  <w:r w:rsidRPr="00EC3CA8">
        <w:rPr>
          <w:rFonts w:ascii="Times New Roman" w:hAnsi="Times New Roman" w:cs="Times New Roman"/>
          <w:sz w:val="24"/>
          <w:szCs w:val="24"/>
        </w:rPr>
        <w:t>Все звери: Ребята, давайте жить дружно!</w:t>
      </w:r>
    </w:p>
    <w:p w:rsidR="00593027" w:rsidRPr="00EC3CA8" w:rsidRDefault="00593027" w:rsidP="00A76EEB">
      <w:pPr>
        <w:pStyle w:val="NoSpacing"/>
        <w:ind w:firstLine="1134"/>
        <w:rPr>
          <w:rFonts w:ascii="Times New Roman" w:hAnsi="Times New Roman" w:cs="Times New Roman"/>
          <w:sz w:val="24"/>
          <w:szCs w:val="24"/>
        </w:rPr>
      </w:pPr>
    </w:p>
    <w:sectPr w:rsidR="00593027" w:rsidRPr="00EC3CA8" w:rsidSect="00E0709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40E"/>
    <w:rsid w:val="00094D4D"/>
    <w:rsid w:val="00343393"/>
    <w:rsid w:val="00384873"/>
    <w:rsid w:val="003C102B"/>
    <w:rsid w:val="00593027"/>
    <w:rsid w:val="00595F94"/>
    <w:rsid w:val="006D4D8D"/>
    <w:rsid w:val="00816B1A"/>
    <w:rsid w:val="008E3093"/>
    <w:rsid w:val="00936EB9"/>
    <w:rsid w:val="00A76EEB"/>
    <w:rsid w:val="00C0008D"/>
    <w:rsid w:val="00D9140E"/>
    <w:rsid w:val="00E07093"/>
    <w:rsid w:val="00E32D8C"/>
    <w:rsid w:val="00EB0E7D"/>
    <w:rsid w:val="00EC3CA8"/>
    <w:rsid w:val="00ED3EBC"/>
    <w:rsid w:val="00F9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39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91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D9140E"/>
    <w:rPr>
      <w:rFonts w:cs="Times New Roman"/>
    </w:rPr>
  </w:style>
  <w:style w:type="paragraph" w:styleId="NoSpacing">
    <w:name w:val="No Spacing"/>
    <w:uiPriority w:val="99"/>
    <w:qFormat/>
    <w:rsid w:val="00E07093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43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33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4</Pages>
  <Words>691</Words>
  <Characters>3942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</cp:lastModifiedBy>
  <cp:revision>7</cp:revision>
  <cp:lastPrinted>2017-07-30T19:57:00Z</cp:lastPrinted>
  <dcterms:created xsi:type="dcterms:W3CDTF">2017-07-30T19:27:00Z</dcterms:created>
  <dcterms:modified xsi:type="dcterms:W3CDTF">2019-02-07T08:43:00Z</dcterms:modified>
</cp:coreProperties>
</file>